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5E5" w:rsidRDefault="00AC1896" w:rsidP="00AC1896">
      <w:pPr>
        <w:tabs>
          <w:tab w:val="left" w:pos="5954"/>
        </w:tabs>
        <w:rPr>
          <w:rFonts w:ascii="Calibri" w:hAnsi="Calibri"/>
          <w:b/>
          <w:sz w:val="28"/>
          <w:szCs w:val="28"/>
        </w:rPr>
      </w:pPr>
      <w:bookmarkStart w:id="0" w:name="_GoBack"/>
      <w:bookmarkEnd w:id="0"/>
      <w:r>
        <w:rPr>
          <w:rFonts w:ascii="Calibri" w:hAnsi="Calibri"/>
          <w:sz w:val="22"/>
          <w:szCs w:val="22"/>
        </w:rPr>
        <w:tab/>
      </w:r>
      <w:r w:rsidR="003B063F">
        <w:rPr>
          <w:rFonts w:ascii="Calibri" w:hAnsi="Calibri"/>
          <w:b/>
          <w:sz w:val="28"/>
          <w:szCs w:val="28"/>
        </w:rPr>
        <w:t xml:space="preserve">PURCHASE </w:t>
      </w:r>
      <w:r w:rsidR="000B7A52" w:rsidRPr="00B47E8F">
        <w:rPr>
          <w:rFonts w:ascii="Calibri" w:hAnsi="Calibri"/>
          <w:b/>
          <w:sz w:val="28"/>
          <w:szCs w:val="28"/>
        </w:rPr>
        <w:t>ORDER</w:t>
      </w:r>
    </w:p>
    <w:tbl>
      <w:tblPr>
        <w:tblpPr w:leftFromText="180" w:rightFromText="180" w:vertAnchor="text" w:horzAnchor="page" w:tblpX="6795" w:tblpY="3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095"/>
      </w:tblGrid>
      <w:tr w:rsidR="00FF6BD1" w:rsidRPr="00F979E5" w:rsidTr="00707D69">
        <w:tc>
          <w:tcPr>
            <w:tcW w:w="3369" w:type="dxa"/>
          </w:tcPr>
          <w:p w:rsidR="00FF6BD1" w:rsidRPr="00077981" w:rsidRDefault="00FF6BD1" w:rsidP="00FF6BD1">
            <w:pPr>
              <w:ind w:left="284" w:hanging="284"/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JOB No.</w:t>
            </w:r>
          </w:p>
        </w:tc>
        <w:tc>
          <w:tcPr>
            <w:tcW w:w="6095" w:type="dxa"/>
          </w:tcPr>
          <w:p w:rsidR="00FF6BD1" w:rsidRPr="00F979E5" w:rsidRDefault="00D00D2B" w:rsidP="00FF6BD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1410685000</w:t>
            </w:r>
          </w:p>
        </w:tc>
      </w:tr>
      <w:tr w:rsidR="00FF6BD1" w:rsidRPr="00F979E5" w:rsidTr="00707D69">
        <w:tc>
          <w:tcPr>
            <w:tcW w:w="3369" w:type="dxa"/>
          </w:tcPr>
          <w:p w:rsidR="00FF6BD1" w:rsidRPr="00077981" w:rsidRDefault="00FF6BD1" w:rsidP="00FF6BD1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Purchase order No.</w:t>
            </w:r>
          </w:p>
        </w:tc>
        <w:tc>
          <w:tcPr>
            <w:tcW w:w="6095" w:type="dxa"/>
          </w:tcPr>
          <w:p w:rsidR="00FF6BD1" w:rsidRPr="00F979E5" w:rsidRDefault="00D00D2B" w:rsidP="00FF6BD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PO1400827</w:t>
            </w:r>
          </w:p>
        </w:tc>
      </w:tr>
      <w:tr w:rsidR="00FF6BD1" w:rsidRPr="00F979E5" w:rsidTr="00707D69">
        <w:tc>
          <w:tcPr>
            <w:tcW w:w="3369" w:type="dxa"/>
          </w:tcPr>
          <w:p w:rsidR="00FF6BD1" w:rsidRPr="00077981" w:rsidRDefault="00FF6BD1" w:rsidP="00FF6BD1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PO date</w:t>
            </w:r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6095" w:type="dxa"/>
          </w:tcPr>
          <w:p w:rsidR="00FF6BD1" w:rsidRPr="00F979E5" w:rsidRDefault="00D00D2B" w:rsidP="00FF6BD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26.03.2014</w:t>
            </w:r>
          </w:p>
        </w:tc>
      </w:tr>
    </w:tbl>
    <w:p w:rsidR="00103C65" w:rsidRPr="00F979E5" w:rsidRDefault="00EF5378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  <w:lang w:val="en-US" w:eastAsia="en-US"/>
        </w:rPr>
        <w:drawing>
          <wp:inline distT="0" distB="0" distL="0" distR="0">
            <wp:extent cx="3200400" cy="809625"/>
            <wp:effectExtent l="0" t="0" r="0" b="9525"/>
            <wp:docPr id="2" name="Picture 1" descr="LE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A52" w:rsidRPr="00833F0F" w:rsidRDefault="00833F0F">
      <w:pPr>
        <w:rPr>
          <w:rFonts w:ascii="Calibri" w:hAnsi="Calibri"/>
          <w:b/>
          <w:sz w:val="20"/>
          <w:szCs w:val="20"/>
        </w:rPr>
      </w:pPr>
      <w:r w:rsidRPr="00833F0F">
        <w:rPr>
          <w:rFonts w:ascii="Calibri" w:hAnsi="Calibri"/>
          <w:b/>
          <w:sz w:val="20"/>
          <w:szCs w:val="20"/>
        </w:rPr>
        <w:t>HFM Code: RS9459</w:t>
      </w:r>
      <w:r w:rsidR="000B7A52" w:rsidRPr="00833F0F">
        <w:rPr>
          <w:rFonts w:ascii="Calibri" w:hAnsi="Calibri"/>
          <w:b/>
          <w:sz w:val="20"/>
          <w:szCs w:val="20"/>
        </w:rPr>
        <w:tab/>
      </w:r>
      <w:r w:rsidR="000B7A52" w:rsidRPr="00833F0F">
        <w:rPr>
          <w:rFonts w:ascii="Calibri" w:hAnsi="Calibri"/>
          <w:b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240"/>
        <w:gridCol w:w="720"/>
        <w:gridCol w:w="9511"/>
      </w:tblGrid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Requested by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D00D2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Vladimir Vučićević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 w:rsidP="00273AAC">
            <w:pPr>
              <w:ind w:right="-12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1749EF">
            <w:pPr>
              <w:rPr>
                <w:rFonts w:ascii="Calibri" w:hAnsi="Calibri"/>
                <w:sz w:val="20"/>
                <w:szCs w:val="20"/>
              </w:rPr>
            </w:pPr>
            <w:r w:rsidRPr="00F979E5">
              <w:rPr>
                <w:rFonts w:ascii="Calibri" w:hAnsi="Calibri"/>
                <w:sz w:val="20"/>
                <w:szCs w:val="20"/>
              </w:rPr>
              <w:t>Request for agency service (billable agency use)</w:t>
            </w:r>
          </w:p>
        </w:tc>
      </w:tr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Supplier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D00D2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HOMEPAGE DOO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1749EF">
            <w:pPr>
              <w:rPr>
                <w:rFonts w:ascii="Calibri" w:hAnsi="Calibri"/>
                <w:sz w:val="20"/>
                <w:szCs w:val="20"/>
              </w:rPr>
            </w:pPr>
            <w:r w:rsidRPr="00F979E5">
              <w:rPr>
                <w:rFonts w:ascii="Calibri" w:hAnsi="Calibri"/>
                <w:sz w:val="20"/>
                <w:szCs w:val="20"/>
              </w:rPr>
              <w:t>Local job/In house production/</w:t>
            </w:r>
          </w:p>
        </w:tc>
      </w:tr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For Client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D00D2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0685 - APATINSKA PIVARA d.o.o. APATIN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PO No./</w:t>
            </w:r>
            <w:r w:rsidR="001749EF" w:rsidRPr="00077981">
              <w:rPr>
                <w:rFonts w:ascii="Calibri" w:hAnsi="Calibri"/>
                <w:b/>
                <w:sz w:val="20"/>
                <w:szCs w:val="20"/>
              </w:rPr>
              <w:t>invoice no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0B7A52" w:rsidRPr="00F979E5" w:rsidRDefault="000B7A52">
      <w:pPr>
        <w:rPr>
          <w:rFonts w:ascii="Calibri" w:hAnsi="Calibri"/>
          <w:sz w:val="20"/>
          <w:szCs w:val="2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63"/>
        <w:gridCol w:w="1417"/>
        <w:gridCol w:w="1276"/>
        <w:gridCol w:w="709"/>
        <w:gridCol w:w="1559"/>
        <w:gridCol w:w="1021"/>
        <w:gridCol w:w="1814"/>
      </w:tblGrid>
      <w:tr w:rsidR="00971103" w:rsidRPr="00F979E5" w:rsidTr="001F2669">
        <w:trPr>
          <w:trHeight w:val="411"/>
        </w:trPr>
        <w:tc>
          <w:tcPr>
            <w:tcW w:w="7763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Product      /     Job description</w:t>
            </w:r>
          </w:p>
        </w:tc>
        <w:tc>
          <w:tcPr>
            <w:tcW w:w="1417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Quant.</w:t>
            </w:r>
          </w:p>
        </w:tc>
        <w:tc>
          <w:tcPr>
            <w:tcW w:w="1276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Price per unit</w:t>
            </w:r>
          </w:p>
        </w:tc>
        <w:tc>
          <w:tcPr>
            <w:tcW w:w="709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Currency</w:t>
            </w:r>
          </w:p>
        </w:tc>
        <w:tc>
          <w:tcPr>
            <w:tcW w:w="1559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ind w:right="-108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Amount</w:t>
            </w:r>
          </w:p>
        </w:tc>
        <w:tc>
          <w:tcPr>
            <w:tcW w:w="1021" w:type="dxa"/>
            <w:shd w:val="clear" w:color="auto" w:fill="7F7F7F"/>
            <w:vAlign w:val="center"/>
          </w:tcPr>
          <w:p w:rsidR="009751A4" w:rsidRPr="00077981" w:rsidRDefault="001F2669" w:rsidP="00876728">
            <w:pPr>
              <w:ind w:right="-108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z w:val="20"/>
                <w:szCs w:val="20"/>
              </w:rPr>
              <w:t>VAT</w:t>
            </w:r>
            <w:r w:rsidR="001F4631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20</w:t>
            </w:r>
            <w:r w:rsidR="00002B84">
              <w:rPr>
                <w:rFonts w:ascii="Calibri" w:hAnsi="Calibri"/>
                <w:b/>
                <w:color w:val="FFFFFF"/>
                <w:sz w:val="20"/>
                <w:szCs w:val="20"/>
              </w:rPr>
              <w:t>%</w:t>
            </w:r>
          </w:p>
        </w:tc>
        <w:tc>
          <w:tcPr>
            <w:tcW w:w="1814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ind w:right="-108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Total</w:t>
            </w:r>
          </w:p>
        </w:tc>
      </w:tr>
      <w:tr w:rsidR="00971103" w:rsidRPr="00F979E5" w:rsidTr="001F2669">
        <w:trPr>
          <w:trHeight w:val="418"/>
        </w:trPr>
        <w:tc>
          <w:tcPr>
            <w:tcW w:w="7763" w:type="dxa"/>
            <w:vAlign w:val="center"/>
          </w:tcPr>
          <w:p w:rsidR="009751A4" w:rsidRPr="00F979E5" w:rsidRDefault="00D00D2B" w:rsidP="0007798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Ugovorena mesecna nadoknada za Jelen Pivo</w:t>
            </w:r>
          </w:p>
        </w:tc>
        <w:tc>
          <w:tcPr>
            <w:tcW w:w="1417" w:type="dxa"/>
            <w:vAlign w:val="center"/>
          </w:tcPr>
          <w:p w:rsidR="009751A4" w:rsidRPr="00F979E5" w:rsidRDefault="00D00D2B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1,00</w:t>
            </w:r>
          </w:p>
        </w:tc>
        <w:tc>
          <w:tcPr>
            <w:tcW w:w="1276" w:type="dxa"/>
            <w:vAlign w:val="center"/>
          </w:tcPr>
          <w:p w:rsidR="009751A4" w:rsidRPr="00F979E5" w:rsidRDefault="00D00D2B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160.000,00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51A4" w:rsidRPr="00F979E5" w:rsidRDefault="00D00D2B" w:rsidP="00077981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DIN</w:t>
            </w:r>
          </w:p>
        </w:tc>
        <w:tc>
          <w:tcPr>
            <w:tcW w:w="1559" w:type="dxa"/>
            <w:vAlign w:val="center"/>
          </w:tcPr>
          <w:p w:rsidR="009751A4" w:rsidRPr="00F979E5" w:rsidRDefault="00D00D2B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160.000,00</w:t>
            </w:r>
          </w:p>
        </w:tc>
        <w:tc>
          <w:tcPr>
            <w:tcW w:w="1021" w:type="dxa"/>
            <w:vAlign w:val="center"/>
          </w:tcPr>
          <w:p w:rsidR="009751A4" w:rsidRPr="00F979E5" w:rsidRDefault="00D00D2B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32.000,00</w:t>
            </w:r>
          </w:p>
        </w:tc>
        <w:tc>
          <w:tcPr>
            <w:tcW w:w="1814" w:type="dxa"/>
            <w:vAlign w:val="center"/>
          </w:tcPr>
          <w:p w:rsidR="009751A4" w:rsidRPr="00F979E5" w:rsidRDefault="00D00D2B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192.000,00</w:t>
            </w:r>
          </w:p>
        </w:tc>
      </w:tr>
    </w:tbl>
    <w:p w:rsidR="000B7A52" w:rsidRPr="00F979E5" w:rsidRDefault="00B90FE7">
      <w:pPr>
        <w:rPr>
          <w:rFonts w:ascii="Calibri" w:hAnsi="Calibri"/>
          <w:sz w:val="20"/>
          <w:szCs w:val="20"/>
        </w:rPr>
      </w:pPr>
      <w:r w:rsidRPr="00F979E5">
        <w:rPr>
          <w:rFonts w:ascii="Calibri" w:hAnsi="Calibri"/>
          <w:sz w:val="20"/>
          <w:szCs w:val="20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48"/>
        <w:gridCol w:w="3414"/>
        <w:gridCol w:w="2031"/>
        <w:gridCol w:w="3371"/>
        <w:gridCol w:w="2126"/>
        <w:gridCol w:w="3969"/>
      </w:tblGrid>
      <w:tr w:rsidR="00B90FE7" w:rsidRPr="00F979E5" w:rsidTr="0097117D">
        <w:tc>
          <w:tcPr>
            <w:tcW w:w="648" w:type="dxa"/>
          </w:tcPr>
          <w:p w:rsidR="00B90FE7" w:rsidRPr="00F979E5" w:rsidRDefault="00B90FE7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414" w:type="dxa"/>
          </w:tcPr>
          <w:p w:rsidR="00B90FE7" w:rsidRPr="00F979E5" w:rsidRDefault="00B90FE7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31" w:type="dxa"/>
          </w:tcPr>
          <w:p w:rsidR="00B90FE7" w:rsidRPr="00F979E5" w:rsidRDefault="00B90FE7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371" w:type="dxa"/>
            <w:tcBorders>
              <w:right w:val="single" w:sz="4" w:space="0" w:color="auto"/>
            </w:tcBorders>
          </w:tcPr>
          <w:p w:rsidR="00B90FE7" w:rsidRPr="00F979E5" w:rsidRDefault="00B90FE7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E7" w:rsidRPr="00F979E5" w:rsidRDefault="00B90FE7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F979E5">
              <w:rPr>
                <w:rFonts w:ascii="Calibri" w:hAnsi="Calibri"/>
                <w:b/>
                <w:sz w:val="20"/>
                <w:szCs w:val="20"/>
              </w:rPr>
              <w:t>Total va</w:t>
            </w:r>
            <w:r w:rsidR="00894494" w:rsidRPr="00F979E5">
              <w:rPr>
                <w:rFonts w:ascii="Calibri" w:hAnsi="Calibri"/>
                <w:b/>
                <w:sz w:val="20"/>
                <w:szCs w:val="20"/>
              </w:rPr>
              <w:t>lue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E7" w:rsidRPr="00F979E5" w:rsidRDefault="00D00D2B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160.000,00</w:t>
            </w:r>
          </w:p>
        </w:tc>
      </w:tr>
      <w:tr w:rsidR="0082336E" w:rsidRPr="00F979E5" w:rsidTr="0097117D">
        <w:tc>
          <w:tcPr>
            <w:tcW w:w="648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414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31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371" w:type="dxa"/>
            <w:tcBorders>
              <w:right w:val="single" w:sz="4" w:space="0" w:color="auto"/>
            </w:tcBorders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E" w:rsidRPr="00F979E5" w:rsidRDefault="009751A4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F979E5">
              <w:rPr>
                <w:rFonts w:ascii="Calibri" w:hAnsi="Calibri"/>
                <w:b/>
                <w:sz w:val="20"/>
                <w:szCs w:val="20"/>
              </w:rPr>
              <w:t>VAT</w:t>
            </w:r>
            <w:r w:rsidR="001F4631">
              <w:rPr>
                <w:rFonts w:ascii="Calibri" w:hAnsi="Calibri"/>
                <w:b/>
                <w:sz w:val="20"/>
                <w:szCs w:val="20"/>
              </w:rPr>
              <w:t xml:space="preserve"> 20</w:t>
            </w:r>
            <w:r w:rsidR="00002B84">
              <w:rPr>
                <w:rFonts w:ascii="Calibri" w:hAnsi="Calibri"/>
                <w:b/>
                <w:sz w:val="20"/>
                <w:szCs w:val="20"/>
              </w:rPr>
              <w:t>%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E" w:rsidRPr="00F979E5" w:rsidRDefault="00D00D2B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32.000,00</w:t>
            </w:r>
          </w:p>
        </w:tc>
      </w:tr>
      <w:tr w:rsidR="0082336E" w:rsidRPr="00F979E5" w:rsidTr="0097117D">
        <w:tc>
          <w:tcPr>
            <w:tcW w:w="648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414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31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371" w:type="dxa"/>
            <w:tcBorders>
              <w:right w:val="single" w:sz="4" w:space="0" w:color="auto"/>
            </w:tcBorders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E" w:rsidRPr="00F979E5" w:rsidRDefault="0082336E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F979E5">
              <w:rPr>
                <w:rFonts w:ascii="Calibri" w:hAnsi="Calibri"/>
                <w:b/>
                <w:sz w:val="20"/>
                <w:szCs w:val="20"/>
              </w:rPr>
              <w:t>Grand total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E" w:rsidRPr="00F979E5" w:rsidRDefault="00D00D2B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192.000,00</w:t>
            </w:r>
          </w:p>
        </w:tc>
      </w:tr>
    </w:tbl>
    <w:p w:rsidR="00B90FE7" w:rsidRPr="00F979E5" w:rsidRDefault="00B90FE7">
      <w:pPr>
        <w:rPr>
          <w:rFonts w:ascii="Calibri" w:hAnsi="Calibri"/>
          <w:sz w:val="20"/>
          <w:szCs w:val="20"/>
        </w:rPr>
      </w:pPr>
    </w:p>
    <w:p w:rsidR="001C05E5" w:rsidRPr="00F979E5" w:rsidRDefault="001C05E5" w:rsidP="009751A4">
      <w:pPr>
        <w:rPr>
          <w:rFonts w:ascii="Calibri" w:hAnsi="Calibri"/>
          <w:sz w:val="20"/>
          <w:szCs w:val="20"/>
        </w:rPr>
      </w:pPr>
    </w:p>
    <w:p w:rsidR="00B152EA" w:rsidRPr="00F979E5" w:rsidRDefault="00B152EA" w:rsidP="009751A4">
      <w:pPr>
        <w:rPr>
          <w:rFonts w:ascii="Calibri" w:hAnsi="Calibri"/>
          <w:sz w:val="20"/>
          <w:szCs w:val="20"/>
        </w:rPr>
      </w:pPr>
    </w:p>
    <w:p w:rsidR="00B152EA" w:rsidRPr="00F979E5" w:rsidRDefault="00B152EA" w:rsidP="009751A4">
      <w:pPr>
        <w:rPr>
          <w:rFonts w:ascii="Calibri" w:hAnsi="Calibri"/>
          <w:sz w:val="20"/>
          <w:szCs w:val="20"/>
        </w:rPr>
      </w:pPr>
    </w:p>
    <w:p w:rsidR="00B152EA" w:rsidRDefault="00077981" w:rsidP="009751A4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</w:p>
    <w:p w:rsidR="00077981" w:rsidRDefault="00077981" w:rsidP="009751A4">
      <w:pPr>
        <w:rPr>
          <w:rFonts w:ascii="Calibri" w:hAnsi="Calibri"/>
          <w:b/>
          <w:sz w:val="20"/>
          <w:szCs w:val="20"/>
        </w:rPr>
      </w:pPr>
    </w:p>
    <w:p w:rsidR="00077981" w:rsidRDefault="00077981" w:rsidP="009751A4">
      <w:pPr>
        <w:rPr>
          <w:rFonts w:ascii="Calibri" w:hAnsi="Calibri"/>
          <w:b/>
          <w:sz w:val="20"/>
          <w:szCs w:val="20"/>
        </w:rPr>
      </w:pPr>
    </w:p>
    <w:p w:rsidR="00077981" w:rsidRPr="00F979E5" w:rsidRDefault="00077981" w:rsidP="009751A4">
      <w:pPr>
        <w:rPr>
          <w:rFonts w:ascii="Calibri" w:hAnsi="Calibri"/>
          <w:b/>
          <w:sz w:val="20"/>
          <w:szCs w:val="20"/>
        </w:rPr>
      </w:pPr>
    </w:p>
    <w:p w:rsidR="00077981" w:rsidRDefault="00077981" w:rsidP="00077981">
      <w:pPr>
        <w:rPr>
          <w:rFonts w:ascii="Calibri" w:hAnsi="Calibri"/>
          <w:b/>
          <w:sz w:val="20"/>
          <w:szCs w:val="20"/>
        </w:rPr>
      </w:pPr>
    </w:p>
    <w:p w:rsidR="00077981" w:rsidRDefault="00077981" w:rsidP="00077981">
      <w:pPr>
        <w:rPr>
          <w:rFonts w:ascii="Calibri" w:hAnsi="Calibri"/>
          <w:b/>
          <w:sz w:val="20"/>
          <w:szCs w:val="20"/>
        </w:rPr>
      </w:pPr>
    </w:p>
    <w:p w:rsidR="00077981" w:rsidRDefault="00077981" w:rsidP="00077981">
      <w:pPr>
        <w:rPr>
          <w:rFonts w:ascii="Calibri" w:hAnsi="Calibri"/>
          <w:b/>
          <w:sz w:val="20"/>
          <w:szCs w:val="20"/>
        </w:rPr>
      </w:pPr>
    </w:p>
    <w:p w:rsidR="00971103" w:rsidRPr="00F979E5" w:rsidRDefault="00971103" w:rsidP="00B152EA">
      <w:pPr>
        <w:jc w:val="both"/>
        <w:rPr>
          <w:rFonts w:ascii="Calibri" w:hAnsi="Calibri"/>
          <w:b/>
          <w:sz w:val="20"/>
          <w:szCs w:val="20"/>
        </w:rPr>
      </w:pPr>
    </w:p>
    <w:sectPr w:rsidR="00971103" w:rsidRPr="00F979E5" w:rsidSect="0006406E">
      <w:footerReference w:type="default" r:id="rId8"/>
      <w:pgSz w:w="16838" w:h="11906" w:orient="landscape"/>
      <w:pgMar w:top="720" w:right="536" w:bottom="993" w:left="720" w:header="709" w:footer="2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2CC" w:rsidRDefault="005552CC" w:rsidP="00F22748">
      <w:r>
        <w:separator/>
      </w:r>
    </w:p>
  </w:endnote>
  <w:endnote w:type="continuationSeparator" w:id="0">
    <w:p w:rsidR="005552CC" w:rsidRDefault="005552CC" w:rsidP="00F22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06E" w:rsidRPr="00077981" w:rsidRDefault="0006406E" w:rsidP="0006406E">
    <w:pPr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</w:rPr>
      <w:t xml:space="preserve">Supplier: 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Delivery date: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</w:p>
  <w:p w:rsidR="0006406E" w:rsidRPr="00077981" w:rsidRDefault="0006406E" w:rsidP="0006406E">
    <w:pPr>
      <w:rPr>
        <w:rFonts w:ascii="Calibri" w:hAnsi="Calibri"/>
        <w:b/>
        <w:sz w:val="22"/>
        <w:szCs w:val="22"/>
        <w:lang w:val="en-US"/>
      </w:rPr>
    </w:pPr>
    <w:r w:rsidRPr="00077981">
      <w:rPr>
        <w:rFonts w:ascii="Calibri" w:hAnsi="Calibri"/>
        <w:b/>
        <w:sz w:val="22"/>
        <w:szCs w:val="22"/>
      </w:rPr>
      <w:t>Signature: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PO contact person/t:</w:t>
    </w:r>
    <w:r w:rsidRPr="00077981">
      <w:rPr>
        <w:rFonts w:ascii="Calibri" w:hAnsi="Calibri"/>
        <w:b/>
        <w:sz w:val="22"/>
        <w:szCs w:val="22"/>
      </w:rPr>
      <w:tab/>
      <w:t xml:space="preserve">Mina Mirić/011 </w:t>
    </w:r>
    <w:r w:rsidRPr="00077981">
      <w:rPr>
        <w:rFonts w:ascii="Calibri" w:hAnsi="Calibri"/>
        <w:b/>
        <w:sz w:val="22"/>
        <w:szCs w:val="22"/>
        <w:lang w:val="en-US"/>
      </w:rPr>
      <w:t>2090 264</w:t>
    </w:r>
  </w:p>
  <w:p w:rsidR="0006406E" w:rsidRPr="00077981" w:rsidRDefault="0006406E" w:rsidP="0006406E">
    <w:pPr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  <w:lang w:val="en-US"/>
      </w:rPr>
      <w:t>Date:</w:t>
    </w:r>
    <w:r w:rsidRPr="00077981">
      <w:rPr>
        <w:rFonts w:ascii="Calibri" w:hAnsi="Calibri"/>
        <w:b/>
        <w:sz w:val="22"/>
        <w:szCs w:val="22"/>
        <w:lang w:val="en-US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Receiver Name:</w:t>
    </w:r>
  </w:p>
  <w:p w:rsidR="0006406E" w:rsidRPr="00077981" w:rsidRDefault="0006406E" w:rsidP="0006406E">
    <w:pPr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  <w:lang w:val="en-US"/>
      </w:rPr>
      <w:t>Stamp: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Authorisation by Agency head of department:</w:t>
    </w:r>
  </w:p>
  <w:p w:rsidR="0006406E" w:rsidRPr="00077981" w:rsidRDefault="00EF5378" w:rsidP="0006406E">
    <w:pPr>
      <w:jc w:val="both"/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noProof/>
        <w:sz w:val="22"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104140</wp:posOffset>
              </wp:positionV>
              <wp:extent cx="3814445" cy="519430"/>
              <wp:effectExtent l="9525" t="8890" r="5080" b="508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4445" cy="5194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6406E" w:rsidRPr="00971103" w:rsidRDefault="0006406E" w:rsidP="0006406E">
                          <w:pPr>
                            <w:jc w:val="both"/>
                            <w:rPr>
                              <w:rFonts w:ascii="Calibri" w:hAnsi="Calibri"/>
                              <w:sz w:val="18"/>
                              <w:szCs w:val="18"/>
                            </w:rPr>
                          </w:pPr>
                          <w:r w:rsidRPr="00971103">
                            <w:rPr>
                              <w:rFonts w:ascii="Calibri" w:hAnsi="Calibri"/>
                              <w:b/>
                              <w:sz w:val="18"/>
                              <w:szCs w:val="18"/>
                            </w:rPr>
                            <w:t>NAPOMENA</w:t>
                          </w:r>
                          <w:r w:rsidRPr="00971103">
                            <w:rPr>
                              <w:rFonts w:ascii="Calibri" w:hAnsi="Calibri"/>
                              <w:sz w:val="18"/>
                              <w:szCs w:val="18"/>
                            </w:rPr>
                            <w:t>: Faktura mora da se poziva na broj PURCHASE ORDER-a. Molimo vas da ovu porudzbenicu vratite overenu uz fakturu, u suprotnom MMS Communications doo je ne moze prihvatiti i zadrzava pravo da vam je vrati.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8.2pt;width:300.35pt;height:40.9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">
              <v:textbox style="mso-fit-shape-to-text:t">
                <w:txbxContent>
                  <w:p w:rsidR="0006406E" w:rsidRPr="00971103" w:rsidRDefault="0006406E" w:rsidP="0006406E">
                    <w:pPr>
                      <w:jc w:val="both"/>
                      <w:rPr>
                        <w:rFonts w:ascii="Calibri" w:hAnsi="Calibri"/>
                        <w:sz w:val="18"/>
                        <w:szCs w:val="18"/>
                      </w:rPr>
                    </w:pPr>
                    <w:r w:rsidRPr="00971103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NAPOMENA</w:t>
                    </w:r>
                    <w:r w:rsidRPr="00971103">
                      <w:rPr>
                        <w:rFonts w:ascii="Calibri" w:hAnsi="Calibri"/>
                        <w:sz w:val="18"/>
                        <w:szCs w:val="18"/>
                      </w:rPr>
                      <w:t>: Faktura mora da se poziva na broj PURCHASE ORDER-a. Molimo vas da ovu porudzbenicu vratite overenu uz fakturu, u suprotnom MMS Communications doo je ne moze prihvatiti i zadrzava pravo da vam je vrati.</w:t>
                    </w:r>
                  </w:p>
                </w:txbxContent>
              </v:textbox>
            </v:shape>
          </w:pict>
        </mc:Fallback>
      </mc:AlternateContent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  <w:t>Signature:</w:t>
    </w:r>
  </w:p>
  <w:p w:rsidR="0006406E" w:rsidRPr="00077981" w:rsidRDefault="0006406E" w:rsidP="0006406E">
    <w:pPr>
      <w:jc w:val="both"/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Date:</w:t>
    </w:r>
  </w:p>
  <w:p w:rsidR="0006406E" w:rsidRPr="00077981" w:rsidRDefault="0006406E" w:rsidP="0006406E">
    <w:pPr>
      <w:jc w:val="both"/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Stamp:</w:t>
    </w:r>
  </w:p>
  <w:p w:rsidR="00F22748" w:rsidRDefault="00F227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2CC" w:rsidRDefault="005552CC" w:rsidP="00F22748">
      <w:r>
        <w:separator/>
      </w:r>
    </w:p>
  </w:footnote>
  <w:footnote w:type="continuationSeparator" w:id="0">
    <w:p w:rsidR="005552CC" w:rsidRDefault="005552CC" w:rsidP="00F227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378"/>
    <w:rsid w:val="00002B84"/>
    <w:rsid w:val="0003168B"/>
    <w:rsid w:val="0006406E"/>
    <w:rsid w:val="00077981"/>
    <w:rsid w:val="000B1BCB"/>
    <w:rsid w:val="000B7A52"/>
    <w:rsid w:val="00103C65"/>
    <w:rsid w:val="001749EF"/>
    <w:rsid w:val="0018444E"/>
    <w:rsid w:val="00196769"/>
    <w:rsid w:val="001C05E5"/>
    <w:rsid w:val="001F2669"/>
    <w:rsid w:val="001F4631"/>
    <w:rsid w:val="001F5354"/>
    <w:rsid w:val="00243B3E"/>
    <w:rsid w:val="00261958"/>
    <w:rsid w:val="002702CE"/>
    <w:rsid w:val="00273AAC"/>
    <w:rsid w:val="002C51ED"/>
    <w:rsid w:val="002E3FAF"/>
    <w:rsid w:val="003B063F"/>
    <w:rsid w:val="003B626E"/>
    <w:rsid w:val="004572C8"/>
    <w:rsid w:val="00473258"/>
    <w:rsid w:val="00554E1F"/>
    <w:rsid w:val="005552CC"/>
    <w:rsid w:val="005F3BFE"/>
    <w:rsid w:val="005F6D4F"/>
    <w:rsid w:val="00611816"/>
    <w:rsid w:val="006246ED"/>
    <w:rsid w:val="006473C1"/>
    <w:rsid w:val="006474A2"/>
    <w:rsid w:val="006D7680"/>
    <w:rsid w:val="006F5F47"/>
    <w:rsid w:val="00707D69"/>
    <w:rsid w:val="00711DC2"/>
    <w:rsid w:val="00712EDD"/>
    <w:rsid w:val="0074353A"/>
    <w:rsid w:val="00760394"/>
    <w:rsid w:val="007644C9"/>
    <w:rsid w:val="007A2B87"/>
    <w:rsid w:val="0082336E"/>
    <w:rsid w:val="00833F0F"/>
    <w:rsid w:val="00876728"/>
    <w:rsid w:val="008910A9"/>
    <w:rsid w:val="00894494"/>
    <w:rsid w:val="00912EC3"/>
    <w:rsid w:val="00940F84"/>
    <w:rsid w:val="00946EBE"/>
    <w:rsid w:val="00971103"/>
    <w:rsid w:val="0097117D"/>
    <w:rsid w:val="009751A4"/>
    <w:rsid w:val="009A6F50"/>
    <w:rsid w:val="009D0DD5"/>
    <w:rsid w:val="00A16B6D"/>
    <w:rsid w:val="00AC1896"/>
    <w:rsid w:val="00AC4813"/>
    <w:rsid w:val="00AD3233"/>
    <w:rsid w:val="00AE1F6E"/>
    <w:rsid w:val="00B152EA"/>
    <w:rsid w:val="00B47E8F"/>
    <w:rsid w:val="00B573EF"/>
    <w:rsid w:val="00B57C8D"/>
    <w:rsid w:val="00B6269E"/>
    <w:rsid w:val="00B634FC"/>
    <w:rsid w:val="00B71660"/>
    <w:rsid w:val="00B74761"/>
    <w:rsid w:val="00B90FE7"/>
    <w:rsid w:val="00BA2D25"/>
    <w:rsid w:val="00BC21F0"/>
    <w:rsid w:val="00BC678C"/>
    <w:rsid w:val="00C45EF4"/>
    <w:rsid w:val="00C82242"/>
    <w:rsid w:val="00D00D2B"/>
    <w:rsid w:val="00D1134E"/>
    <w:rsid w:val="00D20956"/>
    <w:rsid w:val="00D632FB"/>
    <w:rsid w:val="00E10E06"/>
    <w:rsid w:val="00E50205"/>
    <w:rsid w:val="00E52DA9"/>
    <w:rsid w:val="00E616F9"/>
    <w:rsid w:val="00EA6879"/>
    <w:rsid w:val="00EF5378"/>
    <w:rsid w:val="00F15F5A"/>
    <w:rsid w:val="00F22748"/>
    <w:rsid w:val="00F25AFD"/>
    <w:rsid w:val="00F40D1C"/>
    <w:rsid w:val="00F61493"/>
    <w:rsid w:val="00F63306"/>
    <w:rsid w:val="00F979E5"/>
    <w:rsid w:val="00FE30FE"/>
    <w:rsid w:val="00FF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080DCC1-56BE-4577-8502-CF84EF579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sr-Latn-CS" w:eastAsia="sr-Latn-C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C05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11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71103"/>
    <w:rPr>
      <w:rFonts w:ascii="Tahoma" w:hAnsi="Tahoma" w:cs="Tahoma"/>
      <w:sz w:val="16"/>
      <w:szCs w:val="16"/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F22748"/>
    <w:pPr>
      <w:tabs>
        <w:tab w:val="center" w:pos="4702"/>
        <w:tab w:val="right" w:pos="9405"/>
      </w:tabs>
    </w:pPr>
  </w:style>
  <w:style w:type="character" w:customStyle="1" w:styleId="HeaderChar">
    <w:name w:val="Header Char"/>
    <w:link w:val="Header"/>
    <w:uiPriority w:val="99"/>
    <w:semiHidden/>
    <w:rsid w:val="00F22748"/>
    <w:rPr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F22748"/>
    <w:pPr>
      <w:tabs>
        <w:tab w:val="center" w:pos="4702"/>
        <w:tab w:val="right" w:pos="9405"/>
      </w:tabs>
    </w:pPr>
  </w:style>
  <w:style w:type="character" w:customStyle="1" w:styleId="FooterChar">
    <w:name w:val="Footer Char"/>
    <w:link w:val="Footer"/>
    <w:uiPriority w:val="99"/>
    <w:rsid w:val="00F22748"/>
    <w:rPr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0005401_11400584_PO_Leo%20PO%20HP%20LB%20(2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677D1-A2BD-463D-A8FC-43D90D3DD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0005401_11400584_PO_Leo PO HP LB (2)</Template>
  <TotalTime>0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 Cost Estimate                                        11400584</vt:lpstr>
    </vt:vector>
  </TitlesOfParts>
  <Company>AB Soft</Company>
  <LinksUpToDate>false</LinksUpToDate>
  <CharactersWithSpaces>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 Cost Estimate                                        11400584</dc:title>
  <dc:subject>CE Cost Estimate                                        11400584</dc:subject>
  <dc:creator>User</dc:creator>
  <cp:keywords>CE,CE Cost Estimate                                        11400584,26.03.2014,5401</cp:keywords>
  <dc:description>Kreirano iz aplikacije:REGIS</dc:description>
  <cp:lastModifiedBy>User</cp:lastModifiedBy>
  <cp:revision>1</cp:revision>
  <cp:lastPrinted>2014-02-11T10:38:00Z</cp:lastPrinted>
  <dcterms:created xsi:type="dcterms:W3CDTF">2014-03-28T10:22:00Z</dcterms:created>
  <dcterms:modified xsi:type="dcterms:W3CDTF">2014-03-28T10:22:00Z</dcterms:modified>
  <cp:category>Word Documents</cp:category>
</cp:coreProperties>
</file>